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SHOTYMER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Lowestoft, Suffolk,</w:t>
      </w:r>
    </w:p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Rothenale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21-413)</w:t>
      </w:r>
    </w:p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1DB0" w:rsidRDefault="00FD1DB0" w:rsidP="00FD1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:rsidR="006B2F86" w:rsidRPr="00FD1DB0" w:rsidRDefault="00FD1D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D1D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DB0" w:rsidRDefault="00FD1DB0" w:rsidP="00E71FC3">
      <w:pPr>
        <w:spacing w:after="0" w:line="240" w:lineRule="auto"/>
      </w:pPr>
      <w:r>
        <w:separator/>
      </w:r>
    </w:p>
  </w:endnote>
  <w:endnote w:type="continuationSeparator" w:id="0">
    <w:p w:rsidR="00FD1DB0" w:rsidRDefault="00FD1D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DB0" w:rsidRDefault="00FD1DB0" w:rsidP="00E71FC3">
      <w:pPr>
        <w:spacing w:after="0" w:line="240" w:lineRule="auto"/>
      </w:pPr>
      <w:r>
        <w:separator/>
      </w:r>
    </w:p>
  </w:footnote>
  <w:footnote w:type="continuationSeparator" w:id="0">
    <w:p w:rsidR="00FD1DB0" w:rsidRDefault="00FD1D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DB0"/>
    <w:rsid w:val="00AB52E8"/>
    <w:rsid w:val="00B16D3F"/>
    <w:rsid w:val="00E71FC3"/>
    <w:rsid w:val="00EF4813"/>
    <w:rsid w:val="00FD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C4D71"/>
  <w15:chartTrackingRefBased/>
  <w15:docId w15:val="{361737F6-4169-4CD6-943E-472175A4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2016-06-16T17:25:00Z</dcterms:created>
  <dcterms:modified xsi:type="dcterms:W3CDTF">2016-06-16T17:26:00Z</dcterms:modified>
</cp:coreProperties>
</file>